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DB" w:rsidRDefault="00EB3C91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3CFD">
        <w:rPr>
          <w:rFonts w:ascii="Times New Roman" w:hAnsi="Times New Roman" w:cs="Times New Roman"/>
          <w:sz w:val="24"/>
          <w:szCs w:val="24"/>
        </w:rPr>
        <w:t xml:space="preserve">   </w:t>
      </w:r>
      <w:r w:rsidR="00A30D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435DB" w:rsidRDefault="00A435DB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74720C" w:rsidRPr="0074720C" w:rsidRDefault="0074720C" w:rsidP="0074720C">
      <w:pPr>
        <w:tabs>
          <w:tab w:val="left" w:pos="2985"/>
        </w:tabs>
        <w:jc w:val="center"/>
        <w:rPr>
          <w:b/>
          <w:sz w:val="24"/>
          <w:szCs w:val="24"/>
        </w:rPr>
      </w:pPr>
      <w:r w:rsidRPr="0074720C">
        <w:rPr>
          <w:b/>
          <w:sz w:val="24"/>
          <w:szCs w:val="24"/>
        </w:rPr>
        <w:t>ATSISKAITYMŲ SU DEBITORIAIS IR KREDITORIAIS SĄRAŠAS</w:t>
      </w:r>
    </w:p>
    <w:p w:rsidR="0074720C" w:rsidRPr="0074720C" w:rsidRDefault="0074720C" w:rsidP="0074720C">
      <w:pPr>
        <w:rPr>
          <w:sz w:val="20"/>
        </w:rPr>
      </w:pPr>
    </w:p>
    <w:p w:rsidR="0074720C" w:rsidRPr="0074720C" w:rsidRDefault="0074720C" w:rsidP="0074720C">
      <w:pPr>
        <w:tabs>
          <w:tab w:val="left" w:pos="4230"/>
        </w:tabs>
        <w:rPr>
          <w:sz w:val="20"/>
          <w:u w:val="single"/>
        </w:rPr>
      </w:pPr>
      <w:r w:rsidRPr="0074720C">
        <w:rPr>
          <w:sz w:val="20"/>
        </w:rPr>
        <w:tab/>
        <w:t xml:space="preserve">  </w:t>
      </w:r>
      <w:r w:rsidR="004D49DB">
        <w:rPr>
          <w:sz w:val="20"/>
          <w:u w:val="single"/>
        </w:rPr>
        <w:t>2017-04-11</w:t>
      </w:r>
    </w:p>
    <w:p w:rsidR="0074720C" w:rsidRPr="0074720C" w:rsidRDefault="0074720C" w:rsidP="0074720C">
      <w:pPr>
        <w:rPr>
          <w:color w:val="FF0000"/>
          <w:sz w:val="20"/>
        </w:rPr>
      </w:pPr>
      <w:r w:rsidRPr="0074720C">
        <w:rPr>
          <w:color w:val="FF0000"/>
          <w:sz w:val="20"/>
        </w:rPr>
        <w:t xml:space="preserve">                 </w:t>
      </w:r>
    </w:p>
    <w:p w:rsidR="0074720C" w:rsidRPr="0074720C" w:rsidRDefault="0074720C" w:rsidP="0074720C">
      <w:pPr>
        <w:jc w:val="center"/>
        <w:rPr>
          <w:b/>
          <w:sz w:val="20"/>
        </w:rPr>
      </w:pPr>
      <w:r w:rsidRPr="0074720C">
        <w:rPr>
          <w:b/>
          <w:sz w:val="20"/>
        </w:rPr>
        <w:t>KREDITORIAI</w:t>
      </w:r>
    </w:p>
    <w:p w:rsidR="0074720C" w:rsidRDefault="0074720C" w:rsidP="0074720C">
      <w:pPr>
        <w:rPr>
          <w:color w:val="FF0000"/>
          <w:sz w:val="20"/>
        </w:rPr>
      </w:pPr>
    </w:p>
    <w:p w:rsidR="00D852AC" w:rsidRDefault="00D852AC" w:rsidP="0074720C">
      <w:pPr>
        <w:rPr>
          <w:color w:val="FF0000"/>
          <w:sz w:val="20"/>
        </w:rPr>
      </w:pPr>
    </w:p>
    <w:p w:rsidR="00D852AC" w:rsidRDefault="000365B4" w:rsidP="00D852AC">
      <w:pPr>
        <w:spacing w:line="360" w:lineRule="auto"/>
      </w:pPr>
      <w:r>
        <w:t>Mokėtinos</w:t>
      </w:r>
      <w:r w:rsidR="00D852AC">
        <w:t xml:space="preserve"> darbdavio socialinio draudimo įmokos 30,98% - 182,96 Eur </w:t>
      </w:r>
      <w:r w:rsidR="00D852AC">
        <w:rPr>
          <w:color w:val="FF0000"/>
        </w:rPr>
        <w:t>-</w:t>
      </w:r>
      <w:r w:rsidR="00D852AC">
        <w:t>MK lėšos; 6907,24 Eur -VB lėšos.</w:t>
      </w:r>
    </w:p>
    <w:p w:rsidR="00D852AC" w:rsidRDefault="00D852AC" w:rsidP="00D852AC">
      <w:r>
        <w:rPr>
          <w:color w:val="FF0000"/>
          <w:sz w:val="20"/>
        </w:rPr>
        <w:t xml:space="preserve"> </w:t>
      </w:r>
      <w:r>
        <w:t xml:space="preserve">Mokėtinos sumos pagal gautas prekių ir paslaugų sąskaitas – faktūras iš tiekėjų </w:t>
      </w:r>
      <w:r w:rsidR="009C3179">
        <w:t>–</w:t>
      </w:r>
      <w:r>
        <w:t xml:space="preserve"> </w:t>
      </w:r>
      <w:r w:rsidR="009C3179">
        <w:rPr>
          <w:b/>
        </w:rPr>
        <w:t>21971,21</w:t>
      </w:r>
      <w:r>
        <w:t xml:space="preserve"> Eur:</w:t>
      </w:r>
    </w:p>
    <w:p w:rsidR="00D852AC" w:rsidRDefault="00D852AC" w:rsidP="00D852AC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</w:p>
    <w:p w:rsidR="00D852AC" w:rsidRDefault="00D852AC" w:rsidP="00D852AC">
      <w:pPr>
        <w:tabs>
          <w:tab w:val="left" w:pos="6840"/>
        </w:tabs>
        <w:spacing w:line="360" w:lineRule="auto"/>
        <w:rPr>
          <w:sz w:val="24"/>
          <w:szCs w:val="24"/>
        </w:rPr>
      </w:pPr>
      <w:r>
        <w:t xml:space="preserve"> AB “Šiaulių energija“                                16588,76 Eur;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AB “Energijos skirstymo operatorius“         1206,01 Eur;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Energijos tiekimas,UAB                    </w:t>
      </w:r>
      <w:r>
        <w:rPr>
          <w:color w:val="FF0000"/>
        </w:rPr>
        <w:t xml:space="preserve">         </w:t>
      </w:r>
      <w:r>
        <w:t xml:space="preserve"> 1227,85 Eur;</w:t>
      </w:r>
    </w:p>
    <w:p w:rsidR="00D852AC" w:rsidRDefault="00D852AC" w:rsidP="00D852AC">
      <w:pPr>
        <w:tabs>
          <w:tab w:val="left" w:pos="4215"/>
        </w:tabs>
        <w:spacing w:line="360" w:lineRule="auto"/>
      </w:pPr>
      <w:r>
        <w:t xml:space="preserve"> UAB “Šiaulių vandenys“                                 </w:t>
      </w:r>
      <w:r w:rsidR="00F81CFD">
        <w:t xml:space="preserve"> </w:t>
      </w:r>
      <w:r>
        <w:t>42,64 Eur;</w:t>
      </w:r>
    </w:p>
    <w:p w:rsidR="00D852AC" w:rsidRDefault="00D852AC" w:rsidP="00D852AC">
      <w:pPr>
        <w:tabs>
          <w:tab w:val="left" w:pos="6840"/>
        </w:tabs>
        <w:spacing w:line="360" w:lineRule="auto"/>
        <w:ind w:left="284" w:hanging="284"/>
      </w:pPr>
      <w:r>
        <w:t xml:space="preserve"> Bendrovė Splius, UAB                                   </w:t>
      </w:r>
      <w:r w:rsidR="00F81CFD">
        <w:t xml:space="preserve">  </w:t>
      </w:r>
      <w:r>
        <w:t xml:space="preserve"> 27,13 Eur;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AB Lietuvos paštas                                           </w:t>
      </w:r>
      <w:r w:rsidR="00F81CFD">
        <w:t xml:space="preserve"> </w:t>
      </w:r>
      <w:r>
        <w:t xml:space="preserve"> 9,61 Eur;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Telia Lietuva, AB                                               </w:t>
      </w:r>
      <w:r w:rsidR="00F81CFD">
        <w:t xml:space="preserve"> </w:t>
      </w:r>
      <w:r>
        <w:t>4,00 Eur;</w:t>
      </w:r>
    </w:p>
    <w:p w:rsidR="00D852AC" w:rsidRDefault="00D852AC" w:rsidP="00D852AC">
      <w:pPr>
        <w:tabs>
          <w:tab w:val="left" w:pos="6840"/>
        </w:tabs>
        <w:spacing w:line="360" w:lineRule="auto"/>
        <w:ind w:left="142" w:hanging="142"/>
      </w:pPr>
      <w:r>
        <w:t xml:space="preserve"> UAB “AGA“                                                    </w:t>
      </w:r>
      <w:r w:rsidR="00F81CFD">
        <w:t xml:space="preserve"> </w:t>
      </w:r>
      <w:r>
        <w:t>13,50 Eur;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Nacionalinės visuomenės sveikatos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. priežiūros laboratorija                                   </w:t>
      </w:r>
      <w:r w:rsidR="00F81CFD">
        <w:t xml:space="preserve">  </w:t>
      </w:r>
      <w:r>
        <w:t xml:space="preserve"> 65,27 Eur;</w:t>
      </w:r>
    </w:p>
    <w:p w:rsidR="00D852AC" w:rsidRDefault="00D852AC" w:rsidP="00D852AC">
      <w:pPr>
        <w:tabs>
          <w:tab w:val="left" w:pos="4245"/>
        </w:tabs>
        <w:spacing w:line="360" w:lineRule="auto"/>
      </w:pPr>
      <w:r>
        <w:t xml:space="preserve"> UAB “SDG“                     </w:t>
      </w:r>
      <w:r w:rsidR="005431DF">
        <w:t xml:space="preserve">                            </w:t>
      </w:r>
      <w:r w:rsidR="00F81CFD">
        <w:t xml:space="preserve">  </w:t>
      </w:r>
      <w:r>
        <w:t>118,15 Eur;</w:t>
      </w:r>
    </w:p>
    <w:p w:rsidR="00D852AC" w:rsidRDefault="005431DF" w:rsidP="00D852AC">
      <w:pPr>
        <w:tabs>
          <w:tab w:val="left" w:pos="6840"/>
        </w:tabs>
        <w:spacing w:line="360" w:lineRule="auto"/>
      </w:pPr>
      <w:r>
        <w:t xml:space="preserve"> AB  Vilniaus paukštynas</w:t>
      </w:r>
      <w:r w:rsidR="00D852AC">
        <w:t xml:space="preserve"> </w:t>
      </w:r>
      <w:r>
        <w:t xml:space="preserve">                               113,36</w:t>
      </w:r>
      <w:r w:rsidR="00D852AC">
        <w:t xml:space="preserve"> Eur;</w:t>
      </w:r>
    </w:p>
    <w:p w:rsidR="00D852AC" w:rsidRDefault="005431DF" w:rsidP="00D852AC">
      <w:pPr>
        <w:tabs>
          <w:tab w:val="center" w:pos="4819"/>
        </w:tabs>
        <w:spacing w:line="360" w:lineRule="auto"/>
      </w:pPr>
      <w:r>
        <w:t xml:space="preserve"> Ūkininko Vlado Baltuonio ūkis</w:t>
      </w:r>
      <w:r w:rsidR="00D852AC">
        <w:t xml:space="preserve">                   </w:t>
      </w:r>
      <w:r>
        <w:t xml:space="preserve">   179,26</w:t>
      </w:r>
      <w:r w:rsidR="00D852AC">
        <w:t xml:space="preserve"> Eur;</w:t>
      </w:r>
    </w:p>
    <w:p w:rsidR="00D852AC" w:rsidRDefault="00D852AC" w:rsidP="00D852AC">
      <w:pPr>
        <w:tabs>
          <w:tab w:val="center" w:pos="4819"/>
        </w:tabs>
        <w:spacing w:line="360" w:lineRule="auto"/>
      </w:pPr>
      <w:r>
        <w:t xml:space="preserve"> UAB Vilguva                     </w:t>
      </w:r>
      <w:r w:rsidR="005431DF">
        <w:t xml:space="preserve">                             531,34</w:t>
      </w:r>
      <w:r>
        <w:t xml:space="preserve"> Eur;</w:t>
      </w:r>
    </w:p>
    <w:p w:rsidR="00D852AC" w:rsidRDefault="005431DF" w:rsidP="00D852AC">
      <w:pPr>
        <w:tabs>
          <w:tab w:val="center" w:pos="4819"/>
        </w:tabs>
        <w:spacing w:line="360" w:lineRule="auto"/>
      </w:pPr>
      <w:r>
        <w:t xml:space="preserve"> UAB Vigesta</w:t>
      </w:r>
      <w:r w:rsidR="00D852AC">
        <w:t xml:space="preserve">                                 </w:t>
      </w:r>
      <w:r>
        <w:t xml:space="preserve">                  327,61</w:t>
      </w:r>
      <w:r w:rsidR="00D852AC">
        <w:t xml:space="preserve"> Eur;</w:t>
      </w:r>
    </w:p>
    <w:p w:rsidR="00D852AC" w:rsidRDefault="00D852AC" w:rsidP="00D852AC">
      <w:pPr>
        <w:tabs>
          <w:tab w:val="center" w:pos="4819"/>
        </w:tabs>
        <w:spacing w:line="360" w:lineRule="auto"/>
      </w:pPr>
      <w:r>
        <w:t xml:space="preserve"> AB Žemaitijos pienas                                 </w:t>
      </w:r>
      <w:r w:rsidR="00F81CFD">
        <w:t xml:space="preserve">     708,99</w:t>
      </w:r>
      <w:r>
        <w:t xml:space="preserve"> Eur;</w:t>
      </w:r>
    </w:p>
    <w:p w:rsidR="00D852AC" w:rsidRDefault="00D852AC" w:rsidP="00D852AC">
      <w:pPr>
        <w:tabs>
          <w:tab w:val="center" w:pos="4819"/>
        </w:tabs>
        <w:spacing w:line="360" w:lineRule="auto"/>
      </w:pPr>
      <w:r>
        <w:t xml:space="preserve"> UAB Pontem                     </w:t>
      </w:r>
      <w:r w:rsidR="00F81CFD">
        <w:t xml:space="preserve">                              807,73</w:t>
      </w:r>
      <w:r>
        <w:t xml:space="preserve"> Eur;</w:t>
      </w:r>
    </w:p>
    <w:p w:rsidR="00D852AC" w:rsidRDefault="005E410E" w:rsidP="00D852AC">
      <w:pPr>
        <w:tabs>
          <w:tab w:val="center" w:pos="4819"/>
        </w:tabs>
        <w:spacing w:line="360" w:lineRule="auto"/>
      </w:pPr>
      <w:r>
        <w:rPr>
          <w:b/>
        </w:rPr>
        <w:t xml:space="preserve"> </w:t>
      </w:r>
      <w:r w:rsidR="00D852AC">
        <w:rPr>
          <w:b/>
        </w:rPr>
        <w:t>Debetinio - įsiskolinimo likutis</w:t>
      </w:r>
      <w:r w:rsidR="00D852AC">
        <w:t xml:space="preserve"> –</w:t>
      </w:r>
      <w:r w:rsidR="009C3179">
        <w:rPr>
          <w:b/>
        </w:rPr>
        <w:t xml:space="preserve">  413,18</w:t>
      </w:r>
      <w:r w:rsidR="00D852AC">
        <w:t xml:space="preserve"> Eur iš jų:</w:t>
      </w:r>
    </w:p>
    <w:p w:rsidR="00D852AC" w:rsidRDefault="005E410E" w:rsidP="00D852AC">
      <w:pPr>
        <w:tabs>
          <w:tab w:val="left" w:pos="3450"/>
        </w:tabs>
        <w:spacing w:line="360" w:lineRule="auto"/>
      </w:pPr>
      <w:r>
        <w:t xml:space="preserve"> </w:t>
      </w:r>
      <w:r w:rsidR="00D852AC">
        <w:t>Išankstiniai mokėjimai tiekėjams -</w:t>
      </w:r>
      <w:r w:rsidR="00D852AC">
        <w:rPr>
          <w:b/>
        </w:rPr>
        <w:t xml:space="preserve"> 61,</w:t>
      </w:r>
      <w:r w:rsidR="009C3179">
        <w:rPr>
          <w:b/>
        </w:rPr>
        <w:t>42</w:t>
      </w:r>
      <w:r w:rsidR="00D852AC">
        <w:t xml:space="preserve"> Eur, AB Lietuvos paštas (prenumerata).</w:t>
      </w:r>
    </w:p>
    <w:p w:rsidR="00D852AC" w:rsidRDefault="005E410E" w:rsidP="00D852AC">
      <w:pPr>
        <w:spacing w:line="360" w:lineRule="auto"/>
      </w:pPr>
      <w:r>
        <w:t xml:space="preserve"> </w:t>
      </w:r>
      <w:r w:rsidR="00D852AC">
        <w:t xml:space="preserve">Gautinos lėšos už suteiktas paslaugas  - </w:t>
      </w:r>
      <w:r w:rsidR="009C3179">
        <w:rPr>
          <w:b/>
        </w:rPr>
        <w:t>351,76</w:t>
      </w:r>
      <w:r w:rsidR="00D852AC">
        <w:rPr>
          <w:b/>
        </w:rPr>
        <w:t xml:space="preserve"> </w:t>
      </w:r>
      <w:r w:rsidR="00D852AC">
        <w:t xml:space="preserve">Eur  </w:t>
      </w:r>
    </w:p>
    <w:p w:rsidR="00D852AC" w:rsidRDefault="00D852AC" w:rsidP="00D852AC">
      <w:pPr>
        <w:rPr>
          <w:color w:val="FF0000"/>
          <w:sz w:val="20"/>
        </w:rPr>
      </w:pPr>
      <w:r>
        <w:t xml:space="preserve">                                                                                                                     </w:t>
      </w:r>
    </w:p>
    <w:p w:rsidR="00D852AC" w:rsidRDefault="00D852AC" w:rsidP="0074720C">
      <w:pPr>
        <w:rPr>
          <w:color w:val="FF0000"/>
          <w:sz w:val="20"/>
        </w:rPr>
      </w:pPr>
    </w:p>
    <w:p w:rsidR="009C3179" w:rsidRDefault="005E410E" w:rsidP="009C3179">
      <w:pPr>
        <w:tabs>
          <w:tab w:val="left" w:pos="684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 xml:space="preserve">Direktorė                                                                                             Lijana Giedraitienė   </w:t>
      </w:r>
    </w:p>
    <w:p w:rsidR="009C3179" w:rsidRPr="0074720C" w:rsidRDefault="009C3179" w:rsidP="009C3179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74720C" w:rsidRPr="0074720C" w:rsidRDefault="005E410E" w:rsidP="00774206">
      <w:pPr>
        <w:tabs>
          <w:tab w:val="left" w:pos="646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>Vyr. buhalterė</w:t>
      </w:r>
      <w:r w:rsidR="009C3179" w:rsidRPr="0074720C">
        <w:rPr>
          <w:sz w:val="24"/>
          <w:szCs w:val="24"/>
        </w:rPr>
        <w:tab/>
        <w:t xml:space="preserve">Danutė </w:t>
      </w:r>
      <w:r w:rsidR="00774206">
        <w:rPr>
          <w:sz w:val="24"/>
          <w:szCs w:val="24"/>
        </w:rPr>
        <w:t xml:space="preserve"> Nacionienė</w:t>
      </w:r>
    </w:p>
    <w:sectPr w:rsidR="0074720C" w:rsidRPr="0074720C" w:rsidSect="009B28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3A2" w:rsidRDefault="008103A2">
      <w:r>
        <w:separator/>
      </w:r>
    </w:p>
  </w:endnote>
  <w:endnote w:type="continuationSeparator" w:id="0">
    <w:p w:rsidR="008103A2" w:rsidRDefault="0081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DA4" w:rsidRDefault="00DD5DA4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DA4" w:rsidRDefault="00DD5DA4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DA4" w:rsidRDefault="00DD5DA4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3A2" w:rsidRDefault="008103A2">
      <w:r>
        <w:separator/>
      </w:r>
    </w:p>
  </w:footnote>
  <w:footnote w:type="continuationSeparator" w:id="0">
    <w:p w:rsidR="008103A2" w:rsidRDefault="00810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7420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1921A0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0F11AF" w:rsidRDefault="000F11AF" w:rsidP="002C0ACE">
    <w:pPr>
      <w:jc w:val="center"/>
      <w:rPr>
        <w:b/>
        <w:sz w:val="24"/>
        <w:szCs w:val="24"/>
      </w:rPr>
    </w:pPr>
  </w:p>
  <w:p w:rsidR="000F11AF" w:rsidRPr="00E63F6C" w:rsidRDefault="00C91B20" w:rsidP="002C0ACE">
    <w:pPr>
      <w:jc w:val="center"/>
      <w:rPr>
        <w:szCs w:val="22"/>
      </w:rPr>
    </w:pPr>
    <w:r>
      <w:rPr>
        <w:szCs w:val="22"/>
      </w:rPr>
      <w:t xml:space="preserve"> B</w:t>
    </w:r>
    <w:r w:rsidR="000F11AF" w:rsidRPr="00E63F6C">
      <w:rPr>
        <w:szCs w:val="22"/>
      </w:rPr>
      <w:t>iudžetinė įstaiga, K.Kalinausko g. 17, LT-76281 Šiauliai, tel. (8 41) 52 46 12,</w:t>
    </w:r>
  </w:p>
  <w:p w:rsidR="000F11AF" w:rsidRPr="00E63F6C" w:rsidRDefault="000F11AF" w:rsidP="002C0ACE">
    <w:pPr>
      <w:jc w:val="center"/>
      <w:rPr>
        <w:szCs w:val="22"/>
      </w:rPr>
    </w:pPr>
    <w:r w:rsidRPr="00E63F6C">
      <w:rPr>
        <w:szCs w:val="22"/>
      </w:rPr>
      <w:t>faks. (</w:t>
    </w:r>
    <w:r w:rsidR="00C91B20">
      <w:rPr>
        <w:szCs w:val="22"/>
      </w:rPr>
      <w:t>8 41) 52 46 11, el.p. ssim@splius</w:t>
    </w:r>
    <w:r w:rsidRPr="00E63F6C">
      <w:rPr>
        <w:szCs w:val="22"/>
      </w:rPr>
      <w:t xml:space="preserve">.lt </w:t>
    </w:r>
  </w:p>
  <w:p w:rsidR="000F11AF" w:rsidRPr="00E63F6C" w:rsidRDefault="000F11AF" w:rsidP="002C0ACE">
    <w:pPr>
      <w:jc w:val="center"/>
      <w:rPr>
        <w:szCs w:val="22"/>
      </w:rPr>
    </w:pPr>
    <w:r w:rsidRPr="00E63F6C">
      <w:rPr>
        <w:szCs w:val="22"/>
      </w:rPr>
      <w:t xml:space="preserve">Duomenys kaupiami ir saugomi Juridinių asmenų registre, kodas 190983964   </w:t>
    </w:r>
  </w:p>
  <w:p w:rsidR="000F11AF" w:rsidRPr="007861B6" w:rsidRDefault="000F11AF" w:rsidP="002C0ACE">
    <w:pPr>
      <w:jc w:val="center"/>
      <w:rPr>
        <w:color w:val="000000"/>
        <w:sz w:val="14"/>
      </w:rPr>
    </w:pPr>
  </w:p>
  <w:p w:rsidR="000F11AF" w:rsidRDefault="000F11A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3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4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5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9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1">
    <w:nsid w:val="45645F35"/>
    <w:multiLevelType w:val="multilevel"/>
    <w:tmpl w:val="A16A06C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2">
    <w:nsid w:val="5BAF166E"/>
    <w:multiLevelType w:val="multilevel"/>
    <w:tmpl w:val="3CC850E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>
    <w:nsid w:val="70AD7B0A"/>
    <w:multiLevelType w:val="multilevel"/>
    <w:tmpl w:val="B232A672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15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34C9"/>
    <w:rsid w:val="0000443A"/>
    <w:rsid w:val="000113CF"/>
    <w:rsid w:val="00011C1E"/>
    <w:rsid w:val="0001206A"/>
    <w:rsid w:val="00013E85"/>
    <w:rsid w:val="00013F98"/>
    <w:rsid w:val="00016313"/>
    <w:rsid w:val="000167FE"/>
    <w:rsid w:val="00017841"/>
    <w:rsid w:val="00017A7F"/>
    <w:rsid w:val="00020C21"/>
    <w:rsid w:val="00022762"/>
    <w:rsid w:val="00022A3F"/>
    <w:rsid w:val="0003540A"/>
    <w:rsid w:val="00035F16"/>
    <w:rsid w:val="000365B4"/>
    <w:rsid w:val="00042CCF"/>
    <w:rsid w:val="00043C58"/>
    <w:rsid w:val="00045998"/>
    <w:rsid w:val="00050116"/>
    <w:rsid w:val="000529C7"/>
    <w:rsid w:val="00054C63"/>
    <w:rsid w:val="00060033"/>
    <w:rsid w:val="00060039"/>
    <w:rsid w:val="00061ECE"/>
    <w:rsid w:val="00063712"/>
    <w:rsid w:val="00070351"/>
    <w:rsid w:val="00071CE8"/>
    <w:rsid w:val="00075622"/>
    <w:rsid w:val="00084556"/>
    <w:rsid w:val="00084A4B"/>
    <w:rsid w:val="00084BFD"/>
    <w:rsid w:val="00085E17"/>
    <w:rsid w:val="00090239"/>
    <w:rsid w:val="000904A8"/>
    <w:rsid w:val="0009069A"/>
    <w:rsid w:val="000912D9"/>
    <w:rsid w:val="000914DC"/>
    <w:rsid w:val="00093A23"/>
    <w:rsid w:val="000A0686"/>
    <w:rsid w:val="000A69BE"/>
    <w:rsid w:val="000A74B2"/>
    <w:rsid w:val="000B0B4B"/>
    <w:rsid w:val="000B0FB9"/>
    <w:rsid w:val="000B5E02"/>
    <w:rsid w:val="000B671E"/>
    <w:rsid w:val="000B7085"/>
    <w:rsid w:val="000C1583"/>
    <w:rsid w:val="000C1938"/>
    <w:rsid w:val="000C3BF6"/>
    <w:rsid w:val="000C7756"/>
    <w:rsid w:val="000D0DC3"/>
    <w:rsid w:val="000D3817"/>
    <w:rsid w:val="000E202E"/>
    <w:rsid w:val="000E27F2"/>
    <w:rsid w:val="000E4051"/>
    <w:rsid w:val="000F07E3"/>
    <w:rsid w:val="000F11AF"/>
    <w:rsid w:val="000F3B4B"/>
    <w:rsid w:val="00105D76"/>
    <w:rsid w:val="00110626"/>
    <w:rsid w:val="00110C11"/>
    <w:rsid w:val="001164F7"/>
    <w:rsid w:val="00117871"/>
    <w:rsid w:val="00125ABF"/>
    <w:rsid w:val="00125E20"/>
    <w:rsid w:val="001303F4"/>
    <w:rsid w:val="00132757"/>
    <w:rsid w:val="00135DBF"/>
    <w:rsid w:val="00140E03"/>
    <w:rsid w:val="00141919"/>
    <w:rsid w:val="00142C16"/>
    <w:rsid w:val="0014320D"/>
    <w:rsid w:val="00147694"/>
    <w:rsid w:val="00152799"/>
    <w:rsid w:val="00155AFA"/>
    <w:rsid w:val="00156B6D"/>
    <w:rsid w:val="001666B2"/>
    <w:rsid w:val="0017098B"/>
    <w:rsid w:val="001721AA"/>
    <w:rsid w:val="001723D9"/>
    <w:rsid w:val="00182789"/>
    <w:rsid w:val="001830BD"/>
    <w:rsid w:val="0018395A"/>
    <w:rsid w:val="00187744"/>
    <w:rsid w:val="00190EF0"/>
    <w:rsid w:val="001921A0"/>
    <w:rsid w:val="001932CB"/>
    <w:rsid w:val="00193DEA"/>
    <w:rsid w:val="001958EA"/>
    <w:rsid w:val="00197D99"/>
    <w:rsid w:val="001A0408"/>
    <w:rsid w:val="001A44FD"/>
    <w:rsid w:val="001A4895"/>
    <w:rsid w:val="001A4B70"/>
    <w:rsid w:val="001A64F9"/>
    <w:rsid w:val="001A69A8"/>
    <w:rsid w:val="001B2D3E"/>
    <w:rsid w:val="001B39BC"/>
    <w:rsid w:val="001B6184"/>
    <w:rsid w:val="001B6E67"/>
    <w:rsid w:val="001C30C0"/>
    <w:rsid w:val="001C345F"/>
    <w:rsid w:val="001C356E"/>
    <w:rsid w:val="001C4092"/>
    <w:rsid w:val="001C79C0"/>
    <w:rsid w:val="001E11F3"/>
    <w:rsid w:val="001E27EA"/>
    <w:rsid w:val="001E5584"/>
    <w:rsid w:val="001E6C01"/>
    <w:rsid w:val="001F0DC1"/>
    <w:rsid w:val="001F31BD"/>
    <w:rsid w:val="001F50FC"/>
    <w:rsid w:val="001F7D17"/>
    <w:rsid w:val="00202224"/>
    <w:rsid w:val="002123A4"/>
    <w:rsid w:val="00212FA1"/>
    <w:rsid w:val="0021620A"/>
    <w:rsid w:val="0021694C"/>
    <w:rsid w:val="00217949"/>
    <w:rsid w:val="00220855"/>
    <w:rsid w:val="0022515E"/>
    <w:rsid w:val="00225D3F"/>
    <w:rsid w:val="0022740B"/>
    <w:rsid w:val="00230986"/>
    <w:rsid w:val="00230EF6"/>
    <w:rsid w:val="00233883"/>
    <w:rsid w:val="002379A4"/>
    <w:rsid w:val="00237E57"/>
    <w:rsid w:val="002444D2"/>
    <w:rsid w:val="002462A8"/>
    <w:rsid w:val="00252AB1"/>
    <w:rsid w:val="00253462"/>
    <w:rsid w:val="00253E51"/>
    <w:rsid w:val="00256A38"/>
    <w:rsid w:val="00256D47"/>
    <w:rsid w:val="00257E91"/>
    <w:rsid w:val="0026500A"/>
    <w:rsid w:val="00267CF4"/>
    <w:rsid w:val="00270B3C"/>
    <w:rsid w:val="00270F70"/>
    <w:rsid w:val="002720F4"/>
    <w:rsid w:val="002733A8"/>
    <w:rsid w:val="002766E8"/>
    <w:rsid w:val="00280E19"/>
    <w:rsid w:val="002864A8"/>
    <w:rsid w:val="00291981"/>
    <w:rsid w:val="002946F7"/>
    <w:rsid w:val="00294E76"/>
    <w:rsid w:val="00296E41"/>
    <w:rsid w:val="002A3ABC"/>
    <w:rsid w:val="002A4AAE"/>
    <w:rsid w:val="002B29C2"/>
    <w:rsid w:val="002B2B8A"/>
    <w:rsid w:val="002B40C0"/>
    <w:rsid w:val="002B47B6"/>
    <w:rsid w:val="002B78D4"/>
    <w:rsid w:val="002C0ACE"/>
    <w:rsid w:val="002C541C"/>
    <w:rsid w:val="002C690B"/>
    <w:rsid w:val="002D0FA3"/>
    <w:rsid w:val="002D1365"/>
    <w:rsid w:val="002D17B4"/>
    <w:rsid w:val="002D32B7"/>
    <w:rsid w:val="002D76F7"/>
    <w:rsid w:val="002E1E8A"/>
    <w:rsid w:val="002E718B"/>
    <w:rsid w:val="002F091E"/>
    <w:rsid w:val="002F79A5"/>
    <w:rsid w:val="003014E2"/>
    <w:rsid w:val="0030197A"/>
    <w:rsid w:val="00303F45"/>
    <w:rsid w:val="00304646"/>
    <w:rsid w:val="003054A8"/>
    <w:rsid w:val="00305503"/>
    <w:rsid w:val="0030585C"/>
    <w:rsid w:val="003106D7"/>
    <w:rsid w:val="00311A53"/>
    <w:rsid w:val="003160FC"/>
    <w:rsid w:val="00316495"/>
    <w:rsid w:val="003209A5"/>
    <w:rsid w:val="00320F83"/>
    <w:rsid w:val="0032255E"/>
    <w:rsid w:val="003237D1"/>
    <w:rsid w:val="00325947"/>
    <w:rsid w:val="0032628C"/>
    <w:rsid w:val="0032769D"/>
    <w:rsid w:val="00330AA3"/>
    <w:rsid w:val="00331FAE"/>
    <w:rsid w:val="00332451"/>
    <w:rsid w:val="0033540E"/>
    <w:rsid w:val="0033776D"/>
    <w:rsid w:val="00342FF8"/>
    <w:rsid w:val="00344770"/>
    <w:rsid w:val="003468DE"/>
    <w:rsid w:val="00346C43"/>
    <w:rsid w:val="00352994"/>
    <w:rsid w:val="00352C61"/>
    <w:rsid w:val="003540A9"/>
    <w:rsid w:val="00354E68"/>
    <w:rsid w:val="003557D1"/>
    <w:rsid w:val="00356237"/>
    <w:rsid w:val="0036028C"/>
    <w:rsid w:val="0036373E"/>
    <w:rsid w:val="00364F08"/>
    <w:rsid w:val="003657B5"/>
    <w:rsid w:val="00373340"/>
    <w:rsid w:val="0037397E"/>
    <w:rsid w:val="0037416F"/>
    <w:rsid w:val="003757B6"/>
    <w:rsid w:val="00376728"/>
    <w:rsid w:val="003775FA"/>
    <w:rsid w:val="00380737"/>
    <w:rsid w:val="003909C0"/>
    <w:rsid w:val="00391E30"/>
    <w:rsid w:val="003923F2"/>
    <w:rsid w:val="003928E8"/>
    <w:rsid w:val="00393689"/>
    <w:rsid w:val="003946DC"/>
    <w:rsid w:val="003A3FB8"/>
    <w:rsid w:val="003A57EE"/>
    <w:rsid w:val="003A5DF6"/>
    <w:rsid w:val="003A7D95"/>
    <w:rsid w:val="003B14C1"/>
    <w:rsid w:val="003B4B87"/>
    <w:rsid w:val="003B53BF"/>
    <w:rsid w:val="003B73D5"/>
    <w:rsid w:val="003C04E0"/>
    <w:rsid w:val="003C0718"/>
    <w:rsid w:val="003C0B4E"/>
    <w:rsid w:val="003C0EE5"/>
    <w:rsid w:val="003C7186"/>
    <w:rsid w:val="003D3F3C"/>
    <w:rsid w:val="003D41A6"/>
    <w:rsid w:val="003D4688"/>
    <w:rsid w:val="003D709D"/>
    <w:rsid w:val="003E480B"/>
    <w:rsid w:val="003E6AF6"/>
    <w:rsid w:val="003E71AF"/>
    <w:rsid w:val="003F011D"/>
    <w:rsid w:val="003F37DB"/>
    <w:rsid w:val="003F42B3"/>
    <w:rsid w:val="003F537F"/>
    <w:rsid w:val="003F7631"/>
    <w:rsid w:val="003F77BF"/>
    <w:rsid w:val="003F7AC4"/>
    <w:rsid w:val="003F7DFC"/>
    <w:rsid w:val="00400351"/>
    <w:rsid w:val="00400BA5"/>
    <w:rsid w:val="00404C35"/>
    <w:rsid w:val="00405074"/>
    <w:rsid w:val="004050C1"/>
    <w:rsid w:val="00414B9B"/>
    <w:rsid w:val="00417B66"/>
    <w:rsid w:val="00421023"/>
    <w:rsid w:val="00424942"/>
    <w:rsid w:val="00425773"/>
    <w:rsid w:val="004259ED"/>
    <w:rsid w:val="0042629A"/>
    <w:rsid w:val="004270FB"/>
    <w:rsid w:val="00430E2F"/>
    <w:rsid w:val="00431704"/>
    <w:rsid w:val="00433CEA"/>
    <w:rsid w:val="00440651"/>
    <w:rsid w:val="00440CAE"/>
    <w:rsid w:val="00441918"/>
    <w:rsid w:val="00443431"/>
    <w:rsid w:val="00447B2D"/>
    <w:rsid w:val="0045284B"/>
    <w:rsid w:val="00452ED8"/>
    <w:rsid w:val="004569C1"/>
    <w:rsid w:val="00456A66"/>
    <w:rsid w:val="00456F43"/>
    <w:rsid w:val="00457BD9"/>
    <w:rsid w:val="004600C6"/>
    <w:rsid w:val="00463A4C"/>
    <w:rsid w:val="00464569"/>
    <w:rsid w:val="0046791B"/>
    <w:rsid w:val="00471352"/>
    <w:rsid w:val="00472C88"/>
    <w:rsid w:val="00473373"/>
    <w:rsid w:val="00473816"/>
    <w:rsid w:val="0047443B"/>
    <w:rsid w:val="004745EE"/>
    <w:rsid w:val="00476D77"/>
    <w:rsid w:val="004809C0"/>
    <w:rsid w:val="00483C77"/>
    <w:rsid w:val="004845B6"/>
    <w:rsid w:val="004955AF"/>
    <w:rsid w:val="00497D7A"/>
    <w:rsid w:val="00497F2C"/>
    <w:rsid w:val="004A0D26"/>
    <w:rsid w:val="004A12FE"/>
    <w:rsid w:val="004A18BC"/>
    <w:rsid w:val="004A740F"/>
    <w:rsid w:val="004A7482"/>
    <w:rsid w:val="004A7894"/>
    <w:rsid w:val="004B0BFB"/>
    <w:rsid w:val="004B10D5"/>
    <w:rsid w:val="004B31CD"/>
    <w:rsid w:val="004B3CAA"/>
    <w:rsid w:val="004B53BC"/>
    <w:rsid w:val="004B74ED"/>
    <w:rsid w:val="004B7AA2"/>
    <w:rsid w:val="004C0201"/>
    <w:rsid w:val="004C2680"/>
    <w:rsid w:val="004C6948"/>
    <w:rsid w:val="004C6A2B"/>
    <w:rsid w:val="004C6F77"/>
    <w:rsid w:val="004D02D7"/>
    <w:rsid w:val="004D05F3"/>
    <w:rsid w:val="004D2D37"/>
    <w:rsid w:val="004D34F2"/>
    <w:rsid w:val="004D49DB"/>
    <w:rsid w:val="004E0862"/>
    <w:rsid w:val="004E0B67"/>
    <w:rsid w:val="004E1178"/>
    <w:rsid w:val="004E445D"/>
    <w:rsid w:val="004E4728"/>
    <w:rsid w:val="004F0ADB"/>
    <w:rsid w:val="004F14F3"/>
    <w:rsid w:val="004F2788"/>
    <w:rsid w:val="004F3ADB"/>
    <w:rsid w:val="004F5349"/>
    <w:rsid w:val="004F6FA8"/>
    <w:rsid w:val="00501DCB"/>
    <w:rsid w:val="005024E9"/>
    <w:rsid w:val="005026BB"/>
    <w:rsid w:val="00502878"/>
    <w:rsid w:val="0051041B"/>
    <w:rsid w:val="00511C94"/>
    <w:rsid w:val="005120EA"/>
    <w:rsid w:val="0051461A"/>
    <w:rsid w:val="0051604F"/>
    <w:rsid w:val="005162B7"/>
    <w:rsid w:val="0051722A"/>
    <w:rsid w:val="00523150"/>
    <w:rsid w:val="00523AD5"/>
    <w:rsid w:val="00526073"/>
    <w:rsid w:val="00526808"/>
    <w:rsid w:val="0053078B"/>
    <w:rsid w:val="005311A0"/>
    <w:rsid w:val="00532CF6"/>
    <w:rsid w:val="00533520"/>
    <w:rsid w:val="00534A8E"/>
    <w:rsid w:val="00537A8B"/>
    <w:rsid w:val="0054009A"/>
    <w:rsid w:val="005431DF"/>
    <w:rsid w:val="00543C38"/>
    <w:rsid w:val="00545C5B"/>
    <w:rsid w:val="005462CE"/>
    <w:rsid w:val="00547874"/>
    <w:rsid w:val="0055055C"/>
    <w:rsid w:val="005531AF"/>
    <w:rsid w:val="00553595"/>
    <w:rsid w:val="00554C04"/>
    <w:rsid w:val="00561E4E"/>
    <w:rsid w:val="00562888"/>
    <w:rsid w:val="00566FF4"/>
    <w:rsid w:val="00572804"/>
    <w:rsid w:val="00572BEA"/>
    <w:rsid w:val="00583912"/>
    <w:rsid w:val="00584823"/>
    <w:rsid w:val="00584D35"/>
    <w:rsid w:val="0058544A"/>
    <w:rsid w:val="005856D4"/>
    <w:rsid w:val="00590666"/>
    <w:rsid w:val="00590945"/>
    <w:rsid w:val="00590F10"/>
    <w:rsid w:val="0059194C"/>
    <w:rsid w:val="005920D7"/>
    <w:rsid w:val="005921E5"/>
    <w:rsid w:val="00594629"/>
    <w:rsid w:val="005A0000"/>
    <w:rsid w:val="005A4EAC"/>
    <w:rsid w:val="005A576A"/>
    <w:rsid w:val="005A69F5"/>
    <w:rsid w:val="005A6E81"/>
    <w:rsid w:val="005B1A12"/>
    <w:rsid w:val="005B1B73"/>
    <w:rsid w:val="005B3030"/>
    <w:rsid w:val="005B33E7"/>
    <w:rsid w:val="005B6F80"/>
    <w:rsid w:val="005B6FC3"/>
    <w:rsid w:val="005B74E9"/>
    <w:rsid w:val="005C08E5"/>
    <w:rsid w:val="005C0D12"/>
    <w:rsid w:val="005C17FA"/>
    <w:rsid w:val="005C3384"/>
    <w:rsid w:val="005C566F"/>
    <w:rsid w:val="005C6EB5"/>
    <w:rsid w:val="005C72D0"/>
    <w:rsid w:val="005D00FE"/>
    <w:rsid w:val="005D32B3"/>
    <w:rsid w:val="005D4740"/>
    <w:rsid w:val="005D7D8D"/>
    <w:rsid w:val="005E0DC8"/>
    <w:rsid w:val="005E1096"/>
    <w:rsid w:val="005E2ED0"/>
    <w:rsid w:val="005E410E"/>
    <w:rsid w:val="005E4FD8"/>
    <w:rsid w:val="005F36EF"/>
    <w:rsid w:val="005F43AD"/>
    <w:rsid w:val="005F4CE2"/>
    <w:rsid w:val="005F54A1"/>
    <w:rsid w:val="005F5BF4"/>
    <w:rsid w:val="005F634A"/>
    <w:rsid w:val="005F6B86"/>
    <w:rsid w:val="00602B68"/>
    <w:rsid w:val="00602C26"/>
    <w:rsid w:val="00605B04"/>
    <w:rsid w:val="00613363"/>
    <w:rsid w:val="00620314"/>
    <w:rsid w:val="00620AA9"/>
    <w:rsid w:val="00622160"/>
    <w:rsid w:val="006228D6"/>
    <w:rsid w:val="00623C06"/>
    <w:rsid w:val="00626823"/>
    <w:rsid w:val="00634BA1"/>
    <w:rsid w:val="00636EEB"/>
    <w:rsid w:val="00642F3E"/>
    <w:rsid w:val="0064369D"/>
    <w:rsid w:val="00644D73"/>
    <w:rsid w:val="0064593A"/>
    <w:rsid w:val="00646BE1"/>
    <w:rsid w:val="00647456"/>
    <w:rsid w:val="00647797"/>
    <w:rsid w:val="00647966"/>
    <w:rsid w:val="00650881"/>
    <w:rsid w:val="00653465"/>
    <w:rsid w:val="006548D7"/>
    <w:rsid w:val="0065522C"/>
    <w:rsid w:val="00655A4D"/>
    <w:rsid w:val="006619E8"/>
    <w:rsid w:val="00662BF4"/>
    <w:rsid w:val="00664517"/>
    <w:rsid w:val="0066792B"/>
    <w:rsid w:val="00671632"/>
    <w:rsid w:val="00673751"/>
    <w:rsid w:val="00674254"/>
    <w:rsid w:val="00675E67"/>
    <w:rsid w:val="00677401"/>
    <w:rsid w:val="006818CA"/>
    <w:rsid w:val="00682D17"/>
    <w:rsid w:val="00684486"/>
    <w:rsid w:val="0068540F"/>
    <w:rsid w:val="00687A53"/>
    <w:rsid w:val="00691118"/>
    <w:rsid w:val="00691B69"/>
    <w:rsid w:val="006A054A"/>
    <w:rsid w:val="006A3D20"/>
    <w:rsid w:val="006A647D"/>
    <w:rsid w:val="006B2D13"/>
    <w:rsid w:val="006B492E"/>
    <w:rsid w:val="006B5444"/>
    <w:rsid w:val="006B63D1"/>
    <w:rsid w:val="006C043E"/>
    <w:rsid w:val="006C2002"/>
    <w:rsid w:val="006C2C71"/>
    <w:rsid w:val="006C5FC0"/>
    <w:rsid w:val="006D208D"/>
    <w:rsid w:val="006D2E25"/>
    <w:rsid w:val="006D31B8"/>
    <w:rsid w:val="006D4EF8"/>
    <w:rsid w:val="006D7629"/>
    <w:rsid w:val="006E174E"/>
    <w:rsid w:val="006E2CED"/>
    <w:rsid w:val="006E7262"/>
    <w:rsid w:val="006E7650"/>
    <w:rsid w:val="006F0B5D"/>
    <w:rsid w:val="006F10D1"/>
    <w:rsid w:val="006F1EC4"/>
    <w:rsid w:val="006F7BD8"/>
    <w:rsid w:val="00701447"/>
    <w:rsid w:val="0070269C"/>
    <w:rsid w:val="00707A5F"/>
    <w:rsid w:val="00713332"/>
    <w:rsid w:val="00716247"/>
    <w:rsid w:val="00724294"/>
    <w:rsid w:val="00725212"/>
    <w:rsid w:val="00725AB7"/>
    <w:rsid w:val="00736F26"/>
    <w:rsid w:val="00741BAB"/>
    <w:rsid w:val="00744A99"/>
    <w:rsid w:val="00744EB3"/>
    <w:rsid w:val="00744F8B"/>
    <w:rsid w:val="0074720C"/>
    <w:rsid w:val="00747C5D"/>
    <w:rsid w:val="00755575"/>
    <w:rsid w:val="007559A2"/>
    <w:rsid w:val="00757759"/>
    <w:rsid w:val="00757875"/>
    <w:rsid w:val="00761748"/>
    <w:rsid w:val="00761D4B"/>
    <w:rsid w:val="007645DB"/>
    <w:rsid w:val="00766A0A"/>
    <w:rsid w:val="007705A4"/>
    <w:rsid w:val="007708B3"/>
    <w:rsid w:val="00771D39"/>
    <w:rsid w:val="007723CA"/>
    <w:rsid w:val="00774206"/>
    <w:rsid w:val="007811D0"/>
    <w:rsid w:val="00782C43"/>
    <w:rsid w:val="00782DE8"/>
    <w:rsid w:val="00784C94"/>
    <w:rsid w:val="007861B6"/>
    <w:rsid w:val="00787020"/>
    <w:rsid w:val="00792149"/>
    <w:rsid w:val="00796C33"/>
    <w:rsid w:val="007A5726"/>
    <w:rsid w:val="007B0468"/>
    <w:rsid w:val="007B1CDC"/>
    <w:rsid w:val="007B487C"/>
    <w:rsid w:val="007B4BC7"/>
    <w:rsid w:val="007B53D3"/>
    <w:rsid w:val="007B64EE"/>
    <w:rsid w:val="007B6ACB"/>
    <w:rsid w:val="007C0015"/>
    <w:rsid w:val="007C0C34"/>
    <w:rsid w:val="007C3F0A"/>
    <w:rsid w:val="007D176E"/>
    <w:rsid w:val="007D4159"/>
    <w:rsid w:val="007D4F36"/>
    <w:rsid w:val="007D7A88"/>
    <w:rsid w:val="007D7F99"/>
    <w:rsid w:val="007E0DD5"/>
    <w:rsid w:val="007E14E0"/>
    <w:rsid w:val="007E3F79"/>
    <w:rsid w:val="007E6F15"/>
    <w:rsid w:val="007E7F84"/>
    <w:rsid w:val="007F053E"/>
    <w:rsid w:val="007F2407"/>
    <w:rsid w:val="007F30D5"/>
    <w:rsid w:val="007F420B"/>
    <w:rsid w:val="007F4567"/>
    <w:rsid w:val="007F5130"/>
    <w:rsid w:val="007F6889"/>
    <w:rsid w:val="007F75F0"/>
    <w:rsid w:val="00803B1C"/>
    <w:rsid w:val="00804355"/>
    <w:rsid w:val="00805011"/>
    <w:rsid w:val="00806F7E"/>
    <w:rsid w:val="00807053"/>
    <w:rsid w:val="008103A2"/>
    <w:rsid w:val="00811382"/>
    <w:rsid w:val="00812B0F"/>
    <w:rsid w:val="00814E03"/>
    <w:rsid w:val="00816754"/>
    <w:rsid w:val="00820FCC"/>
    <w:rsid w:val="008229CF"/>
    <w:rsid w:val="00824244"/>
    <w:rsid w:val="008258F9"/>
    <w:rsid w:val="00830ED4"/>
    <w:rsid w:val="00834218"/>
    <w:rsid w:val="00834C37"/>
    <w:rsid w:val="008447F3"/>
    <w:rsid w:val="008546B1"/>
    <w:rsid w:val="00854E57"/>
    <w:rsid w:val="00862A8F"/>
    <w:rsid w:val="00863075"/>
    <w:rsid w:val="0086309C"/>
    <w:rsid w:val="00863476"/>
    <w:rsid w:val="00863BAC"/>
    <w:rsid w:val="00863BB9"/>
    <w:rsid w:val="008679C2"/>
    <w:rsid w:val="00867C29"/>
    <w:rsid w:val="00872C31"/>
    <w:rsid w:val="0087303D"/>
    <w:rsid w:val="008774D3"/>
    <w:rsid w:val="00881F25"/>
    <w:rsid w:val="008835FE"/>
    <w:rsid w:val="0088398A"/>
    <w:rsid w:val="00890972"/>
    <w:rsid w:val="00892789"/>
    <w:rsid w:val="00892EC0"/>
    <w:rsid w:val="008935FB"/>
    <w:rsid w:val="00893947"/>
    <w:rsid w:val="00897C3D"/>
    <w:rsid w:val="00897D92"/>
    <w:rsid w:val="008A2724"/>
    <w:rsid w:val="008A3651"/>
    <w:rsid w:val="008A38B3"/>
    <w:rsid w:val="008A4094"/>
    <w:rsid w:val="008A4C60"/>
    <w:rsid w:val="008A6041"/>
    <w:rsid w:val="008A699A"/>
    <w:rsid w:val="008B2202"/>
    <w:rsid w:val="008B2AC2"/>
    <w:rsid w:val="008B76B5"/>
    <w:rsid w:val="008C0D26"/>
    <w:rsid w:val="008C5558"/>
    <w:rsid w:val="008C5D64"/>
    <w:rsid w:val="008D40D9"/>
    <w:rsid w:val="008D4D4F"/>
    <w:rsid w:val="008D56DC"/>
    <w:rsid w:val="008E0196"/>
    <w:rsid w:val="008E0BB8"/>
    <w:rsid w:val="008E3227"/>
    <w:rsid w:val="008E3F73"/>
    <w:rsid w:val="008E6620"/>
    <w:rsid w:val="008E7B64"/>
    <w:rsid w:val="008E7E0A"/>
    <w:rsid w:val="008F2F37"/>
    <w:rsid w:val="008F3571"/>
    <w:rsid w:val="008F42B4"/>
    <w:rsid w:val="008F519F"/>
    <w:rsid w:val="009013E3"/>
    <w:rsid w:val="00902F23"/>
    <w:rsid w:val="009053DD"/>
    <w:rsid w:val="0090662D"/>
    <w:rsid w:val="009117E9"/>
    <w:rsid w:val="00915FDA"/>
    <w:rsid w:val="00917B64"/>
    <w:rsid w:val="009204C7"/>
    <w:rsid w:val="00922137"/>
    <w:rsid w:val="00924567"/>
    <w:rsid w:val="009300AC"/>
    <w:rsid w:val="009343E3"/>
    <w:rsid w:val="00940C18"/>
    <w:rsid w:val="00942994"/>
    <w:rsid w:val="009431C5"/>
    <w:rsid w:val="0094351E"/>
    <w:rsid w:val="0094543B"/>
    <w:rsid w:val="00946282"/>
    <w:rsid w:val="00947671"/>
    <w:rsid w:val="00954E97"/>
    <w:rsid w:val="009579F8"/>
    <w:rsid w:val="00960105"/>
    <w:rsid w:val="00964830"/>
    <w:rsid w:val="00964EDA"/>
    <w:rsid w:val="00965364"/>
    <w:rsid w:val="00966B8E"/>
    <w:rsid w:val="009726D3"/>
    <w:rsid w:val="00972D5A"/>
    <w:rsid w:val="00973C80"/>
    <w:rsid w:val="00974EE8"/>
    <w:rsid w:val="00974F46"/>
    <w:rsid w:val="009756C2"/>
    <w:rsid w:val="00976B39"/>
    <w:rsid w:val="00983708"/>
    <w:rsid w:val="009873F0"/>
    <w:rsid w:val="00994D6A"/>
    <w:rsid w:val="009A03C5"/>
    <w:rsid w:val="009B034F"/>
    <w:rsid w:val="009B12BA"/>
    <w:rsid w:val="009B2615"/>
    <w:rsid w:val="009B28C2"/>
    <w:rsid w:val="009B2DFC"/>
    <w:rsid w:val="009B3FB0"/>
    <w:rsid w:val="009B4791"/>
    <w:rsid w:val="009B4F39"/>
    <w:rsid w:val="009B6A7B"/>
    <w:rsid w:val="009B6B64"/>
    <w:rsid w:val="009B795D"/>
    <w:rsid w:val="009C3179"/>
    <w:rsid w:val="009C7ECE"/>
    <w:rsid w:val="009C7F94"/>
    <w:rsid w:val="009D0369"/>
    <w:rsid w:val="009D16B3"/>
    <w:rsid w:val="009D4745"/>
    <w:rsid w:val="009D55EF"/>
    <w:rsid w:val="009D7A34"/>
    <w:rsid w:val="009E05C1"/>
    <w:rsid w:val="009E1B9D"/>
    <w:rsid w:val="009E3BD7"/>
    <w:rsid w:val="009E6C41"/>
    <w:rsid w:val="009F1B83"/>
    <w:rsid w:val="00A0573E"/>
    <w:rsid w:val="00A07D2C"/>
    <w:rsid w:val="00A07FCC"/>
    <w:rsid w:val="00A1340D"/>
    <w:rsid w:val="00A158AB"/>
    <w:rsid w:val="00A22EDE"/>
    <w:rsid w:val="00A233AA"/>
    <w:rsid w:val="00A27F6B"/>
    <w:rsid w:val="00A30DF2"/>
    <w:rsid w:val="00A3770E"/>
    <w:rsid w:val="00A435DB"/>
    <w:rsid w:val="00A45ED6"/>
    <w:rsid w:val="00A50539"/>
    <w:rsid w:val="00A55C3B"/>
    <w:rsid w:val="00A5754B"/>
    <w:rsid w:val="00A60B0F"/>
    <w:rsid w:val="00A629CA"/>
    <w:rsid w:val="00A62C25"/>
    <w:rsid w:val="00A65BF8"/>
    <w:rsid w:val="00A7125C"/>
    <w:rsid w:val="00A726B3"/>
    <w:rsid w:val="00A740C8"/>
    <w:rsid w:val="00A74239"/>
    <w:rsid w:val="00A76F1D"/>
    <w:rsid w:val="00A81693"/>
    <w:rsid w:val="00A857E1"/>
    <w:rsid w:val="00A86079"/>
    <w:rsid w:val="00A87195"/>
    <w:rsid w:val="00A90DF4"/>
    <w:rsid w:val="00A9185D"/>
    <w:rsid w:val="00A92AD9"/>
    <w:rsid w:val="00A94EDA"/>
    <w:rsid w:val="00A95E11"/>
    <w:rsid w:val="00A96A14"/>
    <w:rsid w:val="00AA0010"/>
    <w:rsid w:val="00AA09A9"/>
    <w:rsid w:val="00AA0C35"/>
    <w:rsid w:val="00AA0EE4"/>
    <w:rsid w:val="00AA1363"/>
    <w:rsid w:val="00AA38BD"/>
    <w:rsid w:val="00AA459F"/>
    <w:rsid w:val="00AA5679"/>
    <w:rsid w:val="00AB0ABF"/>
    <w:rsid w:val="00AB61AC"/>
    <w:rsid w:val="00AC00BE"/>
    <w:rsid w:val="00AC0862"/>
    <w:rsid w:val="00AC211F"/>
    <w:rsid w:val="00AC563D"/>
    <w:rsid w:val="00AD0AA3"/>
    <w:rsid w:val="00AD12F8"/>
    <w:rsid w:val="00AD3AD5"/>
    <w:rsid w:val="00AD7C7A"/>
    <w:rsid w:val="00AE196F"/>
    <w:rsid w:val="00AE2446"/>
    <w:rsid w:val="00AE2832"/>
    <w:rsid w:val="00AE3011"/>
    <w:rsid w:val="00AE3E40"/>
    <w:rsid w:val="00AE6955"/>
    <w:rsid w:val="00AF00B2"/>
    <w:rsid w:val="00AF767B"/>
    <w:rsid w:val="00AF7E85"/>
    <w:rsid w:val="00B035EA"/>
    <w:rsid w:val="00B07047"/>
    <w:rsid w:val="00B11320"/>
    <w:rsid w:val="00B13F7B"/>
    <w:rsid w:val="00B14C3A"/>
    <w:rsid w:val="00B14F4E"/>
    <w:rsid w:val="00B270F0"/>
    <w:rsid w:val="00B2778E"/>
    <w:rsid w:val="00B3684D"/>
    <w:rsid w:val="00B3738A"/>
    <w:rsid w:val="00B376AA"/>
    <w:rsid w:val="00B406AD"/>
    <w:rsid w:val="00B45365"/>
    <w:rsid w:val="00B45B05"/>
    <w:rsid w:val="00B45F72"/>
    <w:rsid w:val="00B51A8B"/>
    <w:rsid w:val="00B52936"/>
    <w:rsid w:val="00B532FC"/>
    <w:rsid w:val="00B57831"/>
    <w:rsid w:val="00B62482"/>
    <w:rsid w:val="00B625C6"/>
    <w:rsid w:val="00B6347D"/>
    <w:rsid w:val="00B66647"/>
    <w:rsid w:val="00B66F45"/>
    <w:rsid w:val="00B728ED"/>
    <w:rsid w:val="00B757E3"/>
    <w:rsid w:val="00B80CB6"/>
    <w:rsid w:val="00B814C3"/>
    <w:rsid w:val="00B8164C"/>
    <w:rsid w:val="00B81E2B"/>
    <w:rsid w:val="00B81F24"/>
    <w:rsid w:val="00B8259A"/>
    <w:rsid w:val="00B8330E"/>
    <w:rsid w:val="00B834EB"/>
    <w:rsid w:val="00B87AA4"/>
    <w:rsid w:val="00B87CF2"/>
    <w:rsid w:val="00B91006"/>
    <w:rsid w:val="00B91ED5"/>
    <w:rsid w:val="00B91EFD"/>
    <w:rsid w:val="00B97DC2"/>
    <w:rsid w:val="00BA4159"/>
    <w:rsid w:val="00BA5B62"/>
    <w:rsid w:val="00BA7EA5"/>
    <w:rsid w:val="00BB1944"/>
    <w:rsid w:val="00BB1EA1"/>
    <w:rsid w:val="00BB53DD"/>
    <w:rsid w:val="00BC2CFC"/>
    <w:rsid w:val="00BC565D"/>
    <w:rsid w:val="00BC61E6"/>
    <w:rsid w:val="00BD2B3C"/>
    <w:rsid w:val="00BD42BD"/>
    <w:rsid w:val="00BD5DD4"/>
    <w:rsid w:val="00BE16A8"/>
    <w:rsid w:val="00BE28ED"/>
    <w:rsid w:val="00BE3BDE"/>
    <w:rsid w:val="00BE3F5D"/>
    <w:rsid w:val="00BF01D9"/>
    <w:rsid w:val="00BF1C5B"/>
    <w:rsid w:val="00BF2BCE"/>
    <w:rsid w:val="00BF3CFD"/>
    <w:rsid w:val="00BF52A6"/>
    <w:rsid w:val="00BF53DF"/>
    <w:rsid w:val="00BF5DC7"/>
    <w:rsid w:val="00BF709F"/>
    <w:rsid w:val="00C04631"/>
    <w:rsid w:val="00C121F2"/>
    <w:rsid w:val="00C1371B"/>
    <w:rsid w:val="00C14B78"/>
    <w:rsid w:val="00C17220"/>
    <w:rsid w:val="00C1745D"/>
    <w:rsid w:val="00C17E1C"/>
    <w:rsid w:val="00C21A8E"/>
    <w:rsid w:val="00C232EE"/>
    <w:rsid w:val="00C26AAA"/>
    <w:rsid w:val="00C27B85"/>
    <w:rsid w:val="00C32D64"/>
    <w:rsid w:val="00C33606"/>
    <w:rsid w:val="00C36E75"/>
    <w:rsid w:val="00C40D54"/>
    <w:rsid w:val="00C41C8C"/>
    <w:rsid w:val="00C41D72"/>
    <w:rsid w:val="00C51089"/>
    <w:rsid w:val="00C52A55"/>
    <w:rsid w:val="00C53539"/>
    <w:rsid w:val="00C53892"/>
    <w:rsid w:val="00C54624"/>
    <w:rsid w:val="00C60E6D"/>
    <w:rsid w:val="00C6219E"/>
    <w:rsid w:val="00C65949"/>
    <w:rsid w:val="00C66DCB"/>
    <w:rsid w:val="00C6758F"/>
    <w:rsid w:val="00C70193"/>
    <w:rsid w:val="00C70D33"/>
    <w:rsid w:val="00C73DB4"/>
    <w:rsid w:val="00C741E4"/>
    <w:rsid w:val="00C8096A"/>
    <w:rsid w:val="00C81B07"/>
    <w:rsid w:val="00C8559E"/>
    <w:rsid w:val="00C8629D"/>
    <w:rsid w:val="00C8714E"/>
    <w:rsid w:val="00C91AC2"/>
    <w:rsid w:val="00C91B20"/>
    <w:rsid w:val="00C9206F"/>
    <w:rsid w:val="00C925DF"/>
    <w:rsid w:val="00C943BA"/>
    <w:rsid w:val="00C94AF6"/>
    <w:rsid w:val="00CA1492"/>
    <w:rsid w:val="00CA27EF"/>
    <w:rsid w:val="00CB0F64"/>
    <w:rsid w:val="00CB2E7E"/>
    <w:rsid w:val="00CB40BA"/>
    <w:rsid w:val="00CB611C"/>
    <w:rsid w:val="00CB6992"/>
    <w:rsid w:val="00CC4BA8"/>
    <w:rsid w:val="00CC4FFE"/>
    <w:rsid w:val="00CC6B79"/>
    <w:rsid w:val="00CD32D5"/>
    <w:rsid w:val="00CD6140"/>
    <w:rsid w:val="00CD6687"/>
    <w:rsid w:val="00CE41F2"/>
    <w:rsid w:val="00CF1ACC"/>
    <w:rsid w:val="00CF1C47"/>
    <w:rsid w:val="00CF1D3D"/>
    <w:rsid w:val="00CF27F0"/>
    <w:rsid w:val="00CF4986"/>
    <w:rsid w:val="00CF4D78"/>
    <w:rsid w:val="00CF6CFE"/>
    <w:rsid w:val="00CF7200"/>
    <w:rsid w:val="00D00056"/>
    <w:rsid w:val="00D00EB7"/>
    <w:rsid w:val="00D02DFD"/>
    <w:rsid w:val="00D103EF"/>
    <w:rsid w:val="00D125D6"/>
    <w:rsid w:val="00D168FF"/>
    <w:rsid w:val="00D211EE"/>
    <w:rsid w:val="00D22B6B"/>
    <w:rsid w:val="00D23EE4"/>
    <w:rsid w:val="00D24998"/>
    <w:rsid w:val="00D25ED0"/>
    <w:rsid w:val="00D27246"/>
    <w:rsid w:val="00D27969"/>
    <w:rsid w:val="00D34002"/>
    <w:rsid w:val="00D342D3"/>
    <w:rsid w:val="00D36033"/>
    <w:rsid w:val="00D403BF"/>
    <w:rsid w:val="00D52509"/>
    <w:rsid w:val="00D52D8A"/>
    <w:rsid w:val="00D53968"/>
    <w:rsid w:val="00D56740"/>
    <w:rsid w:val="00D57E2B"/>
    <w:rsid w:val="00D609AF"/>
    <w:rsid w:val="00D63CCD"/>
    <w:rsid w:val="00D65FC1"/>
    <w:rsid w:val="00D71896"/>
    <w:rsid w:val="00D71A12"/>
    <w:rsid w:val="00D80261"/>
    <w:rsid w:val="00D8166D"/>
    <w:rsid w:val="00D82827"/>
    <w:rsid w:val="00D852AC"/>
    <w:rsid w:val="00D870CA"/>
    <w:rsid w:val="00D923F0"/>
    <w:rsid w:val="00D949D3"/>
    <w:rsid w:val="00DA10E6"/>
    <w:rsid w:val="00DA6C6D"/>
    <w:rsid w:val="00DB0128"/>
    <w:rsid w:val="00DB25F5"/>
    <w:rsid w:val="00DC0C34"/>
    <w:rsid w:val="00DC17F1"/>
    <w:rsid w:val="00DC18C9"/>
    <w:rsid w:val="00DC2B85"/>
    <w:rsid w:val="00DC4D68"/>
    <w:rsid w:val="00DC7704"/>
    <w:rsid w:val="00DD5DA4"/>
    <w:rsid w:val="00DE5AED"/>
    <w:rsid w:val="00DE73DC"/>
    <w:rsid w:val="00DE7587"/>
    <w:rsid w:val="00DF04B9"/>
    <w:rsid w:val="00DF2CEF"/>
    <w:rsid w:val="00DF3E63"/>
    <w:rsid w:val="00E00E44"/>
    <w:rsid w:val="00E02634"/>
    <w:rsid w:val="00E02E64"/>
    <w:rsid w:val="00E04B35"/>
    <w:rsid w:val="00E05BE9"/>
    <w:rsid w:val="00E11915"/>
    <w:rsid w:val="00E1366A"/>
    <w:rsid w:val="00E149FB"/>
    <w:rsid w:val="00E20FCD"/>
    <w:rsid w:val="00E21CD0"/>
    <w:rsid w:val="00E21F2B"/>
    <w:rsid w:val="00E22307"/>
    <w:rsid w:val="00E22A19"/>
    <w:rsid w:val="00E22E4F"/>
    <w:rsid w:val="00E23819"/>
    <w:rsid w:val="00E23B97"/>
    <w:rsid w:val="00E23EBC"/>
    <w:rsid w:val="00E24623"/>
    <w:rsid w:val="00E25355"/>
    <w:rsid w:val="00E2590F"/>
    <w:rsid w:val="00E260F7"/>
    <w:rsid w:val="00E30241"/>
    <w:rsid w:val="00E30FE9"/>
    <w:rsid w:val="00E31069"/>
    <w:rsid w:val="00E3299B"/>
    <w:rsid w:val="00E32FAC"/>
    <w:rsid w:val="00E340B9"/>
    <w:rsid w:val="00E340FD"/>
    <w:rsid w:val="00E34C10"/>
    <w:rsid w:val="00E35C00"/>
    <w:rsid w:val="00E37DDC"/>
    <w:rsid w:val="00E42366"/>
    <w:rsid w:val="00E42383"/>
    <w:rsid w:val="00E440A4"/>
    <w:rsid w:val="00E4442E"/>
    <w:rsid w:val="00E44471"/>
    <w:rsid w:val="00E47CD9"/>
    <w:rsid w:val="00E501D9"/>
    <w:rsid w:val="00E50829"/>
    <w:rsid w:val="00E50F33"/>
    <w:rsid w:val="00E556AB"/>
    <w:rsid w:val="00E63A6C"/>
    <w:rsid w:val="00E63F6C"/>
    <w:rsid w:val="00E658EC"/>
    <w:rsid w:val="00E663DC"/>
    <w:rsid w:val="00E67333"/>
    <w:rsid w:val="00E80E91"/>
    <w:rsid w:val="00E832FE"/>
    <w:rsid w:val="00E83C5D"/>
    <w:rsid w:val="00E84528"/>
    <w:rsid w:val="00E8501B"/>
    <w:rsid w:val="00E85144"/>
    <w:rsid w:val="00E936BD"/>
    <w:rsid w:val="00E9597F"/>
    <w:rsid w:val="00E95B38"/>
    <w:rsid w:val="00EA01F3"/>
    <w:rsid w:val="00EA0857"/>
    <w:rsid w:val="00EA0B2E"/>
    <w:rsid w:val="00EA0CC9"/>
    <w:rsid w:val="00EA1C63"/>
    <w:rsid w:val="00EA1FC1"/>
    <w:rsid w:val="00EA2819"/>
    <w:rsid w:val="00EA4F60"/>
    <w:rsid w:val="00EA55A6"/>
    <w:rsid w:val="00EB01E8"/>
    <w:rsid w:val="00EB0B52"/>
    <w:rsid w:val="00EB1B9F"/>
    <w:rsid w:val="00EB2858"/>
    <w:rsid w:val="00EB2E95"/>
    <w:rsid w:val="00EB3C91"/>
    <w:rsid w:val="00EB778D"/>
    <w:rsid w:val="00EC0CA7"/>
    <w:rsid w:val="00EC7390"/>
    <w:rsid w:val="00ED1B79"/>
    <w:rsid w:val="00EE0235"/>
    <w:rsid w:val="00EE6DE6"/>
    <w:rsid w:val="00EE78D9"/>
    <w:rsid w:val="00EE7CC2"/>
    <w:rsid w:val="00EF0AFE"/>
    <w:rsid w:val="00EF43A4"/>
    <w:rsid w:val="00EF72C9"/>
    <w:rsid w:val="00F03539"/>
    <w:rsid w:val="00F03EA0"/>
    <w:rsid w:val="00F04A1D"/>
    <w:rsid w:val="00F04C8F"/>
    <w:rsid w:val="00F06F65"/>
    <w:rsid w:val="00F11AA7"/>
    <w:rsid w:val="00F12275"/>
    <w:rsid w:val="00F12E54"/>
    <w:rsid w:val="00F154C7"/>
    <w:rsid w:val="00F17367"/>
    <w:rsid w:val="00F21A3E"/>
    <w:rsid w:val="00F22FE0"/>
    <w:rsid w:val="00F2644D"/>
    <w:rsid w:val="00F3273E"/>
    <w:rsid w:val="00F32819"/>
    <w:rsid w:val="00F347A6"/>
    <w:rsid w:val="00F35AA1"/>
    <w:rsid w:val="00F4005C"/>
    <w:rsid w:val="00F40454"/>
    <w:rsid w:val="00F46B80"/>
    <w:rsid w:val="00F47D84"/>
    <w:rsid w:val="00F47DED"/>
    <w:rsid w:val="00F53CEC"/>
    <w:rsid w:val="00F544FF"/>
    <w:rsid w:val="00F548BD"/>
    <w:rsid w:val="00F54FFC"/>
    <w:rsid w:val="00F55717"/>
    <w:rsid w:val="00F64506"/>
    <w:rsid w:val="00F66585"/>
    <w:rsid w:val="00F72EC3"/>
    <w:rsid w:val="00F73D4C"/>
    <w:rsid w:val="00F81CFD"/>
    <w:rsid w:val="00F907FC"/>
    <w:rsid w:val="00F9399E"/>
    <w:rsid w:val="00F94D7C"/>
    <w:rsid w:val="00F94E51"/>
    <w:rsid w:val="00F964EF"/>
    <w:rsid w:val="00FA2B2E"/>
    <w:rsid w:val="00FA2F02"/>
    <w:rsid w:val="00FA5D8E"/>
    <w:rsid w:val="00FB0534"/>
    <w:rsid w:val="00FB095C"/>
    <w:rsid w:val="00FB6892"/>
    <w:rsid w:val="00FB77B1"/>
    <w:rsid w:val="00FC3759"/>
    <w:rsid w:val="00FC4EAF"/>
    <w:rsid w:val="00FC5EDE"/>
    <w:rsid w:val="00FC6524"/>
    <w:rsid w:val="00FC677B"/>
    <w:rsid w:val="00FC6E77"/>
    <w:rsid w:val="00FD05C6"/>
    <w:rsid w:val="00FD0A68"/>
    <w:rsid w:val="00FD0B45"/>
    <w:rsid w:val="00FD709E"/>
    <w:rsid w:val="00FE4152"/>
    <w:rsid w:val="00FF1ACB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5B377-B427-4A41-88D6-C16D98F6F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0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2331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Sekretoriatas</cp:lastModifiedBy>
  <cp:revision>2</cp:revision>
  <cp:lastPrinted>2014-07-10T07:57:00Z</cp:lastPrinted>
  <dcterms:created xsi:type="dcterms:W3CDTF">2017-04-13T06:23:00Z</dcterms:created>
  <dcterms:modified xsi:type="dcterms:W3CDTF">2017-04-13T06:23:00Z</dcterms:modified>
</cp:coreProperties>
</file>